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312" w:afterLines="100"/>
        <w:rPr>
          <w:rFonts w:hint="eastAsia" w:ascii="黑体" w:eastAsia="黑体" w:cs="黑体"/>
          <w:bCs/>
          <w:sz w:val="44"/>
          <w:szCs w:val="44"/>
        </w:rPr>
      </w:pPr>
    </w:p>
    <w:p>
      <w:pPr>
        <w:spacing w:before="156" w:beforeLines="50" w:after="312" w:afterLines="100"/>
        <w:jc w:val="center"/>
        <w:rPr>
          <w:rFonts w:ascii="黑体" w:hAnsi="黑体" w:eastAsia="黑体" w:cs="黑体"/>
          <w:bCs/>
          <w:color w:val="000000"/>
          <w:kern w:val="0"/>
          <w:sz w:val="44"/>
          <w:szCs w:val="44"/>
        </w:rPr>
      </w:pPr>
      <w:r>
        <w:rPr>
          <w:rFonts w:hint="eastAsia" w:ascii="黑体" w:eastAsia="黑体" w:cs="黑体"/>
          <w:bCs/>
          <w:sz w:val="44"/>
          <w:szCs w:val="44"/>
        </w:rPr>
        <w:t>因公电子</w:t>
      </w:r>
      <w:r>
        <w:rPr>
          <w:rFonts w:hint="eastAsia" w:ascii="黑体" w:hAnsi="黑体" w:eastAsia="黑体" w:cs="黑体"/>
          <w:bCs/>
          <w:color w:val="000000"/>
          <w:kern w:val="0"/>
          <w:sz w:val="44"/>
          <w:szCs w:val="44"/>
        </w:rPr>
        <w:t>护照申请表</w:t>
      </w:r>
    </w:p>
    <w:p>
      <w:pPr>
        <w:spacing w:line="480" w:lineRule="auto"/>
        <w:rPr>
          <w:rFonts w:hint="eastAsia" w:ascii="仿宋_GB2312" w:hAnsi="宋体" w:eastAsia="仿宋_GB2312" w:cs="黑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黑体"/>
          <w:color w:val="000000"/>
          <w:kern w:val="0"/>
          <w:sz w:val="24"/>
          <w:szCs w:val="24"/>
        </w:rPr>
        <w:t>申办单位名称：</w:t>
      </w:r>
      <w:r>
        <w:rPr>
          <w:rFonts w:hint="eastAsia" w:ascii="楷体_GB2312" w:hAnsi="宋体" w:eastAsia="楷体_GB2312" w:cs="黑体"/>
          <w:color w:val="000000"/>
          <w:kern w:val="0"/>
          <w:sz w:val="24"/>
          <w:szCs w:val="24"/>
        </w:rPr>
        <w:t xml:space="preserve">               </w:t>
      </w:r>
      <w:r>
        <w:rPr>
          <w:rFonts w:hint="eastAsia" w:ascii="楷体_GB2312" w:hAnsi="宋体" w:eastAsia="楷体_GB2312" w:cs="黑体"/>
          <w:color w:val="000000"/>
          <w:kern w:val="0"/>
          <w:sz w:val="24"/>
          <w:szCs w:val="24"/>
          <w:lang w:val="en-US" w:eastAsia="zh-CN"/>
        </w:rPr>
        <w:t xml:space="preserve">              </w:t>
      </w:r>
      <w:r>
        <w:rPr>
          <w:rFonts w:hint="eastAsia" w:ascii="楷体_GB2312" w:hAnsi="宋体" w:eastAsia="楷体_GB2312" w:cs="黑体"/>
          <w:color w:val="000000"/>
          <w:kern w:val="0"/>
          <w:sz w:val="24"/>
          <w:szCs w:val="24"/>
        </w:rPr>
        <w:t xml:space="preserve">   </w:t>
      </w:r>
      <w:r>
        <w:rPr>
          <w:rFonts w:hint="eastAsia" w:ascii="仿宋_GB2312" w:hAnsi="宋体" w:eastAsia="仿宋_GB2312" w:cs="黑体"/>
          <w:color w:val="000000"/>
          <w:kern w:val="0"/>
          <w:sz w:val="24"/>
          <w:szCs w:val="24"/>
        </w:rPr>
        <w:t xml:space="preserve">         序号：</w:t>
      </w:r>
      <w:r>
        <w:rPr>
          <w:rFonts w:hint="eastAsia" w:ascii="楷体_GB2312" w:hAnsi="宋体" w:eastAsia="楷体_GB2312" w:cs="黑体"/>
          <w:color w:val="000000"/>
          <w:kern w:val="0"/>
          <w:sz w:val="24"/>
          <w:szCs w:val="24"/>
        </w:rPr>
        <w:t xml:space="preserve">    </w:t>
      </w:r>
    </w:p>
    <w:tbl>
      <w:tblPr>
        <w:tblStyle w:val="7"/>
        <w:tblW w:w="957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458"/>
        <w:gridCol w:w="73"/>
        <w:gridCol w:w="417"/>
        <w:gridCol w:w="475"/>
        <w:gridCol w:w="958"/>
        <w:gridCol w:w="1714"/>
        <w:gridCol w:w="63"/>
        <w:gridCol w:w="13"/>
        <w:gridCol w:w="975"/>
        <w:gridCol w:w="314"/>
        <w:gridCol w:w="341"/>
        <w:gridCol w:w="113"/>
        <w:gridCol w:w="846"/>
        <w:gridCol w:w="18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949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黑体"/>
                <w:color w:val="000000"/>
                <w:kern w:val="0"/>
                <w:sz w:val="24"/>
                <w:szCs w:val="24"/>
              </w:rPr>
              <w:t>中文姓</w:t>
            </w:r>
          </w:p>
        </w:tc>
        <w:tc>
          <w:tcPr>
            <w:tcW w:w="142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58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黑体"/>
                <w:color w:val="000000"/>
                <w:kern w:val="0"/>
                <w:sz w:val="24"/>
                <w:szCs w:val="24"/>
              </w:rPr>
              <w:t>中文名</w:t>
            </w:r>
          </w:p>
        </w:tc>
        <w:tc>
          <w:tcPr>
            <w:tcW w:w="1790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楷体_GB2312" w:cs="Times New Roman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_GB2312" w:hAnsi="宋体" w:eastAsia="楷体_GB2312" w:cs="Times New Roman"/>
                <w:color w:val="000000"/>
                <w:kern w:val="0"/>
              </w:rPr>
              <w:t xml:space="preserve"> 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黑体"/>
                <w:color w:val="000000"/>
                <w:kern w:val="0"/>
                <w:sz w:val="24"/>
                <w:szCs w:val="24"/>
              </w:rPr>
              <w:t>性 别</w:t>
            </w:r>
          </w:p>
        </w:tc>
        <w:tc>
          <w:tcPr>
            <w:tcW w:w="768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Times New Roman"/>
                <w:lang w:eastAsia="zh-CN"/>
              </w:rPr>
            </w:pPr>
          </w:p>
        </w:tc>
        <w:tc>
          <w:tcPr>
            <w:tcW w:w="846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黑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黑体"/>
                <w:color w:val="000000"/>
                <w:spacing w:val="-20"/>
                <w:kern w:val="0"/>
                <w:sz w:val="24"/>
                <w:szCs w:val="24"/>
              </w:rPr>
              <w:t>出生地</w:t>
            </w:r>
          </w:p>
        </w:tc>
        <w:tc>
          <w:tcPr>
            <w:tcW w:w="1866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ind w:right="690"/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949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黑体"/>
                <w:color w:val="000000"/>
                <w:kern w:val="0"/>
                <w:sz w:val="24"/>
                <w:szCs w:val="24"/>
              </w:rPr>
              <w:t>姓拼音</w:t>
            </w:r>
          </w:p>
        </w:tc>
        <w:tc>
          <w:tcPr>
            <w:tcW w:w="142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/>
                <w:sz w:val="24"/>
                <w:szCs w:val="24"/>
              </w:rPr>
            </w:pPr>
          </w:p>
        </w:tc>
        <w:tc>
          <w:tcPr>
            <w:tcW w:w="958" w:type="dxa"/>
            <w:noWrap w:val="0"/>
            <w:tcMar>
              <w:left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黑体"/>
                <w:color w:val="000000"/>
                <w:kern w:val="0"/>
                <w:sz w:val="24"/>
                <w:szCs w:val="24"/>
              </w:rPr>
              <w:t>名拼音</w:t>
            </w:r>
          </w:p>
        </w:tc>
        <w:tc>
          <w:tcPr>
            <w:tcW w:w="1790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楷体_GB2312" w:hAnsi="宋体" w:eastAsia="楷体_GB2312" w:cs="Times New Roman"/>
                <w:color w:val="000000"/>
                <w:kern w:val="0"/>
              </w:rPr>
            </w:pPr>
          </w:p>
        </w:tc>
        <w:tc>
          <w:tcPr>
            <w:tcW w:w="975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20"/>
                <w:sz w:val="24"/>
                <w:szCs w:val="24"/>
              </w:rPr>
              <w:t>民族</w:t>
            </w:r>
          </w:p>
        </w:tc>
        <w:tc>
          <w:tcPr>
            <w:tcW w:w="768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846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黑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黑体"/>
                <w:color w:val="000000"/>
                <w:spacing w:val="-20"/>
                <w:kern w:val="0"/>
                <w:sz w:val="24"/>
                <w:szCs w:val="24"/>
              </w:rPr>
              <w:t>户籍地</w:t>
            </w:r>
          </w:p>
        </w:tc>
        <w:tc>
          <w:tcPr>
            <w:tcW w:w="1866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ind w:right="690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</w:trPr>
        <w:tc>
          <w:tcPr>
            <w:tcW w:w="1480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黑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黑体"/>
                <w:color w:val="000000"/>
                <w:spacing w:val="-20"/>
                <w:kern w:val="0"/>
                <w:sz w:val="24"/>
                <w:szCs w:val="24"/>
              </w:rPr>
              <w:t>公民身份号码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黑体"/>
                <w:color w:val="000000"/>
                <w:spacing w:val="-20"/>
                <w:kern w:val="0"/>
                <w:sz w:val="24"/>
                <w:szCs w:val="24"/>
              </w:rPr>
              <w:t>/军官证号码</w:t>
            </w:r>
          </w:p>
        </w:tc>
        <w:tc>
          <w:tcPr>
            <w:tcW w:w="4615" w:type="dxa"/>
            <w:gridSpan w:val="7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hAnsi="宋体" w:eastAsia="仿宋_GB2312" w:cs="Times New Roman"/>
                <w:lang w:eastAsia="zh-CN"/>
              </w:rPr>
            </w:pPr>
          </w:p>
        </w:tc>
        <w:tc>
          <w:tcPr>
            <w:tcW w:w="1614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 w:cs="黑体"/>
                <w:color w:val="000000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黑体"/>
                <w:color w:val="000000"/>
                <w:kern w:val="0"/>
                <w:sz w:val="24"/>
                <w:szCs w:val="24"/>
              </w:rPr>
              <w:t>出生日期</w:t>
            </w:r>
          </w:p>
        </w:tc>
        <w:tc>
          <w:tcPr>
            <w:tcW w:w="1866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hint="eastAsia" w:ascii="仿宋_GB2312" w:hAnsi="宋体" w:eastAsia="仿宋_GB2312" w:cs="Times New Roman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exact"/>
        </w:trPr>
        <w:tc>
          <w:tcPr>
            <w:tcW w:w="1480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黑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 w:cs="黑体"/>
                <w:color w:val="000000"/>
                <w:kern w:val="0"/>
                <w:sz w:val="24"/>
                <w:szCs w:val="24"/>
                <w:lang w:eastAsia="zh-CN"/>
              </w:rPr>
              <w:t>工作单位及职务</w:t>
            </w:r>
          </w:p>
        </w:tc>
        <w:tc>
          <w:tcPr>
            <w:tcW w:w="4615" w:type="dxa"/>
            <w:gridSpan w:val="7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</w:p>
        </w:tc>
        <w:tc>
          <w:tcPr>
            <w:tcW w:w="1614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数字照片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编号</w:t>
            </w:r>
          </w:p>
        </w:tc>
        <w:tc>
          <w:tcPr>
            <w:tcW w:w="1866" w:type="dxa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80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黑体"/>
                <w:color w:val="000000"/>
                <w:kern w:val="0"/>
                <w:sz w:val="24"/>
                <w:szCs w:val="24"/>
              </w:rPr>
              <w:t>职业属性</w:t>
            </w:r>
          </w:p>
        </w:tc>
        <w:tc>
          <w:tcPr>
            <w:tcW w:w="8095" w:type="dxa"/>
            <w:gridSpan w:val="12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Times New Roman"/>
                <w:spacing w:val="-2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○</w:t>
            </w:r>
            <w:r>
              <w:rPr>
                <w:rFonts w:hint="eastAsia" w:ascii="仿宋_GB2312" w:hAnsi="宋体" w:eastAsia="仿宋_GB2312" w:cs="Times New Roman"/>
                <w:spacing w:val="-20"/>
              </w:rPr>
              <w:t xml:space="preserve">国家公务员 </w:t>
            </w:r>
            <w:r>
              <w:rPr>
                <w:rFonts w:hint="eastAsia" w:ascii="仿宋_GB2312" w:hAnsi="宋体" w:eastAsia="仿宋_GB2312" w:cs="Times New Roman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○</w:t>
            </w:r>
            <w:r>
              <w:rPr>
                <w:rFonts w:hint="eastAsia" w:ascii="仿宋_GB2312" w:hAnsi="宋体" w:eastAsia="仿宋_GB2312" w:cs="Times New Roman"/>
                <w:spacing w:val="-20"/>
              </w:rPr>
              <w:t xml:space="preserve">参公管理人员  </w:t>
            </w:r>
            <w:r>
              <w:rPr>
                <w:rFonts w:hint="eastAsia" w:ascii="仿宋_GB2312" w:hAnsi="宋体" w:eastAsia="仿宋_GB2312" w:cs="Times New Roman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○</w:t>
            </w:r>
            <w:r>
              <w:rPr>
                <w:rFonts w:hint="eastAsia" w:ascii="仿宋_GB2312" w:hAnsi="宋体" w:eastAsia="仿宋_GB2312" w:cs="Times New Roman"/>
                <w:spacing w:val="-20"/>
              </w:rPr>
              <w:t xml:space="preserve">事业单位人员  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○</w:t>
            </w:r>
            <w:r>
              <w:rPr>
                <w:rFonts w:hint="eastAsia" w:ascii="仿宋_GB2312" w:hAnsi="宋体" w:eastAsia="仿宋_GB2312" w:cs="Times New Roman"/>
                <w:spacing w:val="-20"/>
              </w:rPr>
              <w:t xml:space="preserve">军人  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○</w:t>
            </w:r>
            <w:r>
              <w:rPr>
                <w:rFonts w:hint="eastAsia" w:ascii="仿宋_GB2312" w:hAnsi="宋体" w:eastAsia="仿宋_GB2312" w:cs="Times New Roman"/>
                <w:spacing w:val="-20"/>
              </w:rPr>
              <w:t xml:space="preserve">国企人员  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○</w:t>
            </w:r>
            <w:r>
              <w:rPr>
                <w:rFonts w:hint="eastAsia" w:ascii="仿宋_GB2312" w:hAnsi="宋体" w:eastAsia="仿宋_GB2312" w:cs="Times New Roman"/>
                <w:spacing w:val="-20"/>
              </w:rPr>
              <w:t>非国企人员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80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黑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黑体"/>
                <w:color w:val="000000"/>
                <w:kern w:val="0"/>
                <w:sz w:val="24"/>
                <w:szCs w:val="24"/>
              </w:rPr>
              <w:t>行政级别</w:t>
            </w:r>
          </w:p>
        </w:tc>
        <w:tc>
          <w:tcPr>
            <w:tcW w:w="8095" w:type="dxa"/>
            <w:gridSpan w:val="1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Times New Roman"/>
                <w:spacing w:val="-20"/>
              </w:rPr>
            </w:pPr>
            <w:r>
              <w:rPr>
                <w:rFonts w:hint="eastAsia" w:ascii="仿宋_GB2312" w:hAnsi="宋体" w:eastAsia="仿宋_GB2312" w:cs="Times New Roman"/>
                <w:spacing w:val="-20"/>
                <w:sz w:val="28"/>
                <w:szCs w:val="28"/>
              </w:rPr>
              <w:t>○</w:t>
            </w:r>
            <w:r>
              <w:rPr>
                <w:rFonts w:hint="eastAsia" w:ascii="仿宋_GB2312" w:hAnsi="宋体" w:eastAsia="仿宋_GB2312" w:cs="宋体"/>
                <w:spacing w:val="-20"/>
              </w:rPr>
              <w:t xml:space="preserve">正省     </w:t>
            </w:r>
            <w:r>
              <w:rPr>
                <w:rFonts w:hint="eastAsia" w:ascii="仿宋_GB2312" w:hAnsi="宋体" w:eastAsia="仿宋_GB2312" w:cs="Times New Roman"/>
                <w:spacing w:val="-20"/>
                <w:sz w:val="28"/>
                <w:szCs w:val="28"/>
              </w:rPr>
              <w:t>○</w:t>
            </w:r>
            <w:r>
              <w:rPr>
                <w:rFonts w:hint="eastAsia" w:ascii="仿宋_GB2312" w:hAnsi="宋体" w:eastAsia="仿宋_GB2312" w:cs="宋体"/>
                <w:spacing w:val="-20"/>
              </w:rPr>
              <w:t xml:space="preserve">副省     </w:t>
            </w:r>
            <w:r>
              <w:rPr>
                <w:rFonts w:hint="eastAsia" w:ascii="仿宋_GB2312" w:hAnsi="宋体" w:eastAsia="仿宋_GB2312" w:cs="Times New Roman"/>
                <w:spacing w:val="-20"/>
                <w:sz w:val="28"/>
                <w:szCs w:val="28"/>
              </w:rPr>
              <w:t>○</w:t>
            </w:r>
            <w:r>
              <w:rPr>
                <w:rFonts w:hint="eastAsia" w:ascii="仿宋_GB2312" w:hAnsi="宋体" w:eastAsia="仿宋_GB2312" w:cs="宋体"/>
                <w:spacing w:val="-20"/>
              </w:rPr>
              <w:t xml:space="preserve">正厅     </w:t>
            </w:r>
            <w:r>
              <w:rPr>
                <w:rFonts w:hint="eastAsia" w:ascii="仿宋_GB2312" w:hAnsi="宋体" w:eastAsia="仿宋_GB2312" w:cs="Times New Roman"/>
                <w:spacing w:val="-20"/>
                <w:sz w:val="28"/>
                <w:szCs w:val="28"/>
              </w:rPr>
              <w:t>○</w:t>
            </w:r>
            <w:r>
              <w:rPr>
                <w:rFonts w:hint="eastAsia" w:ascii="仿宋_GB2312" w:hAnsi="宋体" w:eastAsia="仿宋_GB2312" w:cs="宋体"/>
                <w:spacing w:val="-20"/>
              </w:rPr>
              <w:t xml:space="preserve">副厅     </w:t>
            </w:r>
            <w:r>
              <w:rPr>
                <w:rFonts w:hint="eastAsia" w:ascii="仿宋_GB2312" w:hAnsi="宋体" w:eastAsia="仿宋_GB2312" w:cs="Times New Roman"/>
                <w:spacing w:val="-20"/>
                <w:sz w:val="28"/>
                <w:szCs w:val="28"/>
              </w:rPr>
              <w:t>○</w:t>
            </w:r>
            <w:r>
              <w:rPr>
                <w:rFonts w:hint="eastAsia" w:ascii="仿宋_GB2312" w:hAnsi="宋体" w:eastAsia="仿宋_GB2312" w:cs="宋体"/>
                <w:spacing w:val="-20"/>
              </w:rPr>
              <w:t xml:space="preserve">正处   </w:t>
            </w:r>
            <w:r>
              <w:rPr>
                <w:rFonts w:hint="eastAsia" w:ascii="仿宋_GB2312" w:hAnsi="宋体" w:eastAsia="仿宋_GB2312" w:cs="宋体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spacing w:val="-20"/>
                <w:sz w:val="28"/>
                <w:szCs w:val="28"/>
              </w:rPr>
              <w:t>○</w:t>
            </w:r>
            <w:r>
              <w:rPr>
                <w:rFonts w:hint="eastAsia" w:ascii="仿宋_GB2312" w:hAnsi="宋体" w:eastAsia="仿宋_GB2312" w:cs="宋体"/>
                <w:spacing w:val="-20"/>
              </w:rPr>
              <w:t xml:space="preserve">副处      </w:t>
            </w:r>
            <w:r>
              <w:rPr>
                <w:rFonts w:hint="eastAsia" w:ascii="仿宋_GB2312" w:hAnsi="宋体" w:eastAsia="仿宋_GB2312" w:cs="Times New Roman"/>
                <w:spacing w:val="-20"/>
                <w:sz w:val="28"/>
                <w:szCs w:val="28"/>
              </w:rPr>
              <w:t>○</w:t>
            </w:r>
            <w:r>
              <w:rPr>
                <w:rFonts w:hint="eastAsia" w:ascii="仿宋_GB2312" w:hAnsi="宋体" w:eastAsia="仿宋_GB2312" w:cs="宋体"/>
                <w:spacing w:val="-20"/>
              </w:rPr>
              <w:t>普通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1" w:hRule="atLeast"/>
        </w:trPr>
        <w:tc>
          <w:tcPr>
            <w:tcW w:w="5107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黑体"/>
                <w:color w:val="000000"/>
                <w:kern w:val="0"/>
              </w:rPr>
            </w:pPr>
            <w:r>
              <w:rPr>
                <w:rFonts w:hint="eastAsia" w:ascii="仿宋_GB2312" w:hAnsi="宋体" w:eastAsia="仿宋_GB2312" w:cs="黑体"/>
                <w:color w:val="000000"/>
                <w:kern w:val="0"/>
              </w:rPr>
              <w:t>在此处粘贴本人身份证复印件</w: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黑体"/>
                <w:color w:val="000000"/>
                <w:kern w:val="0"/>
                <w:sz w:val="18"/>
                <w:szCs w:val="18"/>
              </w:rPr>
              <w:t>（现役军人请提供军官证资料页复印件、并标明出生日期）</w:t>
            </w:r>
          </w:p>
        </w:tc>
        <w:tc>
          <w:tcPr>
            <w:tcW w:w="4468" w:type="dxa"/>
            <w:gridSpan w:val="7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Times New Roman"/>
              </w:rPr>
            </w:pPr>
            <w:r>
              <w:rPr>
                <w:rFonts w:hint="eastAsia" w:ascii="仿宋_GB2312" w:eastAsia="仿宋_GB2312"/>
              </w:rPr>
              <w:object>
                <v:shape id="_x0000_i1025" o:spt="75" type="#_x0000_t75" style="height:148.35pt;width:106.3pt;" o:ole="t" filled="f" o:preferrelative="t" stroked="f" coordsize="21600,21600">
                  <v:path/>
                  <v:fill on="f" focussize="0,0"/>
                  <v:stroke on="f"/>
                  <v:imagedata r:id="rId6" o:title=""/>
                  <o:lock v:ext="edit" aspectratio="t"/>
                  <w10:wrap type="none"/>
                  <w10:anchorlock/>
                </v:shape>
                <o:OLEObject Type="Embed" ProgID="Visio.Drawing.11" ShapeID="_x0000_i1025" DrawAspect="Content" ObjectID="_1468075725" r:id="rId5">
                  <o:LockedField>false</o:LockedField>
                </o:OLEObject>
              </w:object>
            </w:r>
          </w:p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Times New Roma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（照片为白色背景、小二寸近期免冠彩照）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</w:trPr>
        <w:tc>
          <w:tcPr>
            <w:tcW w:w="1897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4"/>
                <w:szCs w:val="24"/>
              </w:rPr>
              <w:t>原持有效护照号码</w:t>
            </w:r>
          </w:p>
        </w:tc>
        <w:tc>
          <w:tcPr>
            <w:tcW w:w="32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240" w:lineRule="atLeast"/>
              <w:rPr>
                <w:rFonts w:hint="eastAsia" w:ascii="楷体_GB2312" w:hAnsi="宋体" w:eastAsia="楷体_GB2312" w:cs="黑体"/>
                <w:color w:val="000000"/>
                <w:kern w:val="0"/>
              </w:rPr>
            </w:pPr>
            <w:r>
              <w:rPr>
                <w:rFonts w:hint="eastAsia" w:ascii="楷体_GB2312" w:hAnsi="宋体" w:eastAsia="楷体_GB2312" w:cs="黑体"/>
                <w:color w:val="000000"/>
                <w:kern w:val="0"/>
              </w:rPr>
              <w:t xml:space="preserve">  </w:t>
            </w:r>
          </w:p>
        </w:tc>
        <w:tc>
          <w:tcPr>
            <w:tcW w:w="4468" w:type="dxa"/>
            <w:gridSpan w:val="7"/>
            <w:vMerge w:val="continue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</w:trPr>
        <w:tc>
          <w:tcPr>
            <w:tcW w:w="1897" w:type="dxa"/>
            <w:gridSpan w:val="4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4"/>
                <w:szCs w:val="24"/>
              </w:rPr>
              <w:t>有  效  期  至</w:t>
            </w:r>
          </w:p>
        </w:tc>
        <w:tc>
          <w:tcPr>
            <w:tcW w:w="32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Times New Roman"/>
              </w:rPr>
            </w:pPr>
            <w:r>
              <w:rPr>
                <w:rFonts w:hint="eastAsia" w:ascii="楷体_GB2312" w:hAnsi="宋体" w:eastAsia="楷体_GB2312" w:cs="Times New Roman"/>
              </w:rPr>
              <w:t xml:space="preserve">        </w:t>
            </w:r>
            <w:r>
              <w:rPr>
                <w:rFonts w:hint="eastAsia" w:ascii="仿宋_GB2312" w:hAnsi="宋体" w:eastAsia="仿宋_GB2312" w:cs="Times New Roman"/>
              </w:rPr>
              <w:t>年</w:t>
            </w:r>
            <w:r>
              <w:rPr>
                <w:rFonts w:hint="eastAsia" w:ascii="楷体_GB2312" w:hAnsi="宋体" w:eastAsia="楷体_GB2312" w:cs="Times New Roman"/>
              </w:rPr>
              <w:t xml:space="preserve">     </w:t>
            </w:r>
            <w:r>
              <w:rPr>
                <w:rFonts w:hint="eastAsia" w:ascii="仿宋_GB2312" w:hAnsi="宋体" w:eastAsia="仿宋_GB2312" w:cs="Times New Roman"/>
              </w:rPr>
              <w:t>月</w:t>
            </w:r>
            <w:r>
              <w:rPr>
                <w:rFonts w:hint="eastAsia" w:ascii="楷体_GB2312" w:hAnsi="宋体" w:eastAsia="楷体_GB2312" w:cs="Times New Roman"/>
              </w:rPr>
              <w:t xml:space="preserve">    </w:t>
            </w:r>
            <w:r>
              <w:rPr>
                <w:rFonts w:hint="eastAsia" w:ascii="仿宋_GB2312" w:hAnsi="宋体" w:eastAsia="仿宋_GB2312" w:cs="Times New Roman"/>
              </w:rPr>
              <w:t>日</w:t>
            </w:r>
          </w:p>
        </w:tc>
        <w:tc>
          <w:tcPr>
            <w:tcW w:w="1643" w:type="dxa"/>
            <w:gridSpan w:val="4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4"/>
                <w:szCs w:val="24"/>
              </w:rPr>
              <w:t>护  照  状  态</w:t>
            </w:r>
          </w:p>
        </w:tc>
        <w:tc>
          <w:tcPr>
            <w:tcW w:w="2825" w:type="dxa"/>
            <w:gridSpan w:val="3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○在库（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）</w:t>
            </w:r>
          </w:p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eastAsia="zh-CN"/>
              </w:rPr>
              <w:t>○借出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75" w:type="dxa"/>
            <w:gridSpan w:val="15"/>
            <w:noWrap w:val="0"/>
            <w:vAlign w:val="center"/>
          </w:tcPr>
          <w:p>
            <w:pPr>
              <w:tabs>
                <w:tab w:val="left" w:pos="7113"/>
              </w:tabs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  <w:t>···········</w:t>
            </w: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以下栏目由发照机关填写·</w:t>
            </w:r>
            <w:r>
              <w:rPr>
                <w:rFonts w:hint="eastAsia" w:ascii="仿宋_GB2312" w:hAnsi="宋体" w:eastAsia="仿宋_GB2312" w:cs="Times New Roman"/>
                <w:b/>
                <w:sz w:val="24"/>
                <w:szCs w:val="24"/>
              </w:rPr>
              <w:t>···········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1407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护照类型</w:t>
            </w:r>
          </w:p>
        </w:tc>
        <w:tc>
          <w:tcPr>
            <w:tcW w:w="3637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ind w:right="690"/>
              <w:rPr>
                <w:rFonts w:hint="eastAsia" w:ascii="仿宋_GB2312" w:hAnsi="宋体" w:eastAsia="仿宋_GB2312"/>
                <w:kern w:val="0"/>
              </w:rPr>
            </w:pPr>
            <w:r>
              <w:rPr>
                <w:rFonts w:hint="eastAsia" w:ascii="仿宋_GB2312" w:hAnsi="宋体" w:eastAsia="仿宋_GB2312" w:cs="Times New Roman"/>
                <w:spacing w:val="-20"/>
                <w:sz w:val="32"/>
                <w:szCs w:val="32"/>
              </w:rPr>
              <w:t>○</w:t>
            </w:r>
            <w:r>
              <w:rPr>
                <w:rFonts w:hint="eastAsia" w:ascii="仿宋_GB2312" w:hAnsi="宋体" w:eastAsia="仿宋_GB2312" w:cs="Times New Roman"/>
                <w:spacing w:val="-20"/>
              </w:rPr>
              <w:t xml:space="preserve">外交       </w:t>
            </w:r>
            <w:r>
              <w:rPr>
                <w:rFonts w:hint="eastAsia" w:ascii="仿宋_GB2312" w:hAnsi="宋体" w:eastAsia="仿宋_GB2312" w:cs="Times New Roman"/>
                <w:spacing w:val="-20"/>
                <w:sz w:val="32"/>
                <w:szCs w:val="32"/>
              </w:rPr>
              <w:t>○</w:t>
            </w:r>
            <w:r>
              <w:rPr>
                <w:rFonts w:hint="eastAsia" w:ascii="仿宋_GB2312" w:hAnsi="宋体" w:eastAsia="仿宋_GB2312" w:cs="Times New Roman"/>
                <w:spacing w:val="-20"/>
              </w:rPr>
              <w:t xml:space="preserve">公务 </w:t>
            </w:r>
            <w:r>
              <w:rPr>
                <w:rFonts w:hint="eastAsia" w:ascii="仿宋_GB2312" w:hAnsi="宋体" w:eastAsia="仿宋_GB2312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spacing w:val="-20"/>
              </w:rPr>
              <w:t xml:space="preserve">    </w:t>
            </w:r>
            <w:r>
              <w:rPr>
                <w:rFonts w:hint="eastAsia" w:ascii="仿宋_GB2312" w:hAnsi="宋体" w:eastAsia="仿宋_GB2312" w:cs="Times New Roman"/>
                <w:spacing w:val="-20"/>
                <w:sz w:val="32"/>
                <w:szCs w:val="32"/>
              </w:rPr>
              <w:t>○</w:t>
            </w:r>
            <w:r>
              <w:rPr>
                <w:rFonts w:hint="eastAsia" w:ascii="仿宋_GB2312" w:hAnsi="宋体" w:eastAsia="仿宋_GB2312" w:cs="Times New Roman"/>
                <w:spacing w:val="-20"/>
              </w:rPr>
              <w:t>普通</w:t>
            </w:r>
          </w:p>
        </w:tc>
        <w:tc>
          <w:tcPr>
            <w:tcW w:w="1365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Times New Roman"/>
                <w:spacing w:val="-2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20"/>
                <w:sz w:val="24"/>
                <w:szCs w:val="24"/>
              </w:rPr>
              <w:t>护照校对</w:t>
            </w:r>
          </w:p>
        </w:tc>
        <w:tc>
          <w:tcPr>
            <w:tcW w:w="3166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right"/>
              <w:rPr>
                <w:rFonts w:hint="eastAsia" w:ascii="仿宋_GB2312" w:hAnsi="宋体" w:eastAsia="仿宋_GB2312" w:cs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exact"/>
        </w:trPr>
        <w:tc>
          <w:tcPr>
            <w:tcW w:w="1407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仿宋_GB2312" w:hAnsi="宋体" w:eastAsia="仿宋_GB2312"/>
                <w:spacing w:val="-2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pacing w:val="-20"/>
                <w:kern w:val="0"/>
                <w:sz w:val="24"/>
                <w:szCs w:val="24"/>
              </w:rPr>
              <w:t>有效期限</w:t>
            </w:r>
          </w:p>
        </w:tc>
        <w:tc>
          <w:tcPr>
            <w:tcW w:w="3637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ind w:right="420" w:firstLine="1800" w:firstLineChars="750"/>
              <w:rPr>
                <w:rFonts w:hint="eastAsia" w:ascii="仿宋_GB2312" w:hAnsi="宋体" w:eastAsia="仿宋_GB2312"/>
                <w:kern w:val="0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 xml:space="preserve">年 </w:t>
            </w:r>
            <w:r>
              <w:rPr>
                <w:rFonts w:hint="eastAsia" w:ascii="仿宋_GB2312" w:hAnsi="宋体" w:eastAsia="仿宋_GB2312"/>
                <w:kern w:val="0"/>
              </w:rPr>
              <w:t xml:space="preserve">  </w:t>
            </w:r>
          </w:p>
        </w:tc>
        <w:tc>
          <w:tcPr>
            <w:tcW w:w="1365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Times New Roman"/>
                <w:spacing w:val="-2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20"/>
                <w:sz w:val="24"/>
                <w:szCs w:val="24"/>
              </w:rPr>
              <w:t>校对日期</w:t>
            </w:r>
          </w:p>
        </w:tc>
        <w:tc>
          <w:tcPr>
            <w:tcW w:w="3166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40" w:lineRule="exact"/>
              <w:ind w:right="420" w:firstLine="840" w:firstLineChars="400"/>
              <w:rPr>
                <w:rFonts w:hint="eastAsia" w:ascii="仿宋_GB2312" w:hAnsi="宋体" w:eastAsia="仿宋_GB2312" w:cs="Times New Roman"/>
              </w:rPr>
            </w:pPr>
            <w:r>
              <w:rPr>
                <w:rFonts w:hint="eastAsia" w:ascii="仿宋_GB2312" w:hAnsi="宋体" w:eastAsia="仿宋_GB2312" w:cs="Times New Roman"/>
              </w:rPr>
              <w:t>年</w:t>
            </w:r>
            <w:r>
              <w:rPr>
                <w:rFonts w:hint="eastAsia" w:ascii="楷体_GB2312" w:hAnsi="宋体" w:eastAsia="楷体_GB2312" w:cs="Times New Roman"/>
              </w:rPr>
              <w:t xml:space="preserve">    </w:t>
            </w:r>
            <w:r>
              <w:rPr>
                <w:rFonts w:hint="eastAsia" w:ascii="仿宋_GB2312" w:hAnsi="宋体" w:eastAsia="仿宋_GB2312" w:cs="Times New Roman"/>
              </w:rPr>
              <w:t>月</w:t>
            </w:r>
            <w:r>
              <w:rPr>
                <w:rFonts w:hint="eastAsia" w:ascii="楷体_GB2312" w:hAnsi="宋体" w:eastAsia="楷体_GB2312" w:cs="Times New Roman"/>
              </w:rPr>
              <w:t xml:space="preserve">    </w:t>
            </w:r>
            <w:r>
              <w:rPr>
                <w:rFonts w:hint="eastAsia" w:ascii="仿宋_GB2312" w:hAnsi="宋体" w:eastAsia="仿宋_GB2312" w:cs="Times New Roman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407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黑体"/>
                <w:color w:val="000000"/>
                <w:kern w:val="0"/>
                <w:sz w:val="24"/>
                <w:szCs w:val="24"/>
              </w:rPr>
              <w:t>备注</w:t>
            </w:r>
          </w:p>
        </w:tc>
        <w:tc>
          <w:tcPr>
            <w:tcW w:w="8168" w:type="dxa"/>
            <w:gridSpan w:val="13"/>
            <w:noWrap w:val="0"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hint="eastAsia" w:ascii="仿宋_GB2312" w:hAnsi="宋体" w:eastAsia="仿宋_GB2312" w:cs="Times New Roman"/>
                <w:sz w:val="24"/>
                <w:szCs w:val="24"/>
              </w:rPr>
            </w:pPr>
          </w:p>
        </w:tc>
      </w:tr>
    </w:tbl>
    <w:p>
      <w:pPr>
        <w:rPr>
          <w:rFonts w:hint="eastAsia"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（注：请按提示要求填写，勿对表格进行改动）</w:t>
      </w:r>
    </w:p>
    <w:p>
      <w:pPr>
        <w:spacing w:before="156" w:beforeLines="50" w:after="312" w:afterLines="100"/>
        <w:rPr>
          <w:rFonts w:hint="eastAsia" w:ascii="仿宋_GB2312" w:hAnsi="宋体" w:eastAsia="仿宋_GB2312"/>
          <w:b/>
          <w:sz w:val="28"/>
          <w:szCs w:val="28"/>
        </w:rPr>
      </w:pPr>
    </w:p>
    <w:sectPr>
      <w:headerReference r:id="rId3" w:type="default"/>
      <w:pgSz w:w="11906" w:h="16838"/>
      <w:pgMar w:top="851" w:right="964" w:bottom="312" w:left="153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620B16"/>
    <w:rsid w:val="00002D6E"/>
    <w:rsid w:val="00004576"/>
    <w:rsid w:val="00012DEA"/>
    <w:rsid w:val="000160A6"/>
    <w:rsid w:val="000215A0"/>
    <w:rsid w:val="00022700"/>
    <w:rsid w:val="00031588"/>
    <w:rsid w:val="00031D12"/>
    <w:rsid w:val="0004528E"/>
    <w:rsid w:val="00067722"/>
    <w:rsid w:val="0008149C"/>
    <w:rsid w:val="00081D20"/>
    <w:rsid w:val="000865CD"/>
    <w:rsid w:val="0009709C"/>
    <w:rsid w:val="000A2105"/>
    <w:rsid w:val="000B24FF"/>
    <w:rsid w:val="000B6177"/>
    <w:rsid w:val="000E12F9"/>
    <w:rsid w:val="000E339A"/>
    <w:rsid w:val="00103A79"/>
    <w:rsid w:val="00113A8A"/>
    <w:rsid w:val="00114FE2"/>
    <w:rsid w:val="00115120"/>
    <w:rsid w:val="00117767"/>
    <w:rsid w:val="00121194"/>
    <w:rsid w:val="00122EEC"/>
    <w:rsid w:val="001327C9"/>
    <w:rsid w:val="001334D7"/>
    <w:rsid w:val="0014376B"/>
    <w:rsid w:val="00147C4F"/>
    <w:rsid w:val="00150F82"/>
    <w:rsid w:val="0015649A"/>
    <w:rsid w:val="001578F8"/>
    <w:rsid w:val="00163046"/>
    <w:rsid w:val="0017501D"/>
    <w:rsid w:val="00191294"/>
    <w:rsid w:val="00197006"/>
    <w:rsid w:val="001970CE"/>
    <w:rsid w:val="001C049D"/>
    <w:rsid w:val="001C74C2"/>
    <w:rsid w:val="001D02D7"/>
    <w:rsid w:val="001D1D81"/>
    <w:rsid w:val="001E0233"/>
    <w:rsid w:val="001E471C"/>
    <w:rsid w:val="001E5424"/>
    <w:rsid w:val="00201060"/>
    <w:rsid w:val="002039B0"/>
    <w:rsid w:val="00211BA5"/>
    <w:rsid w:val="00211FEB"/>
    <w:rsid w:val="00216A15"/>
    <w:rsid w:val="0021784C"/>
    <w:rsid w:val="00221B6A"/>
    <w:rsid w:val="00225DBA"/>
    <w:rsid w:val="00226E0A"/>
    <w:rsid w:val="0024035E"/>
    <w:rsid w:val="00247F32"/>
    <w:rsid w:val="00250877"/>
    <w:rsid w:val="00252B67"/>
    <w:rsid w:val="00255EC5"/>
    <w:rsid w:val="0025653E"/>
    <w:rsid w:val="0026168F"/>
    <w:rsid w:val="00262DCA"/>
    <w:rsid w:val="002641F7"/>
    <w:rsid w:val="00272E20"/>
    <w:rsid w:val="00275E81"/>
    <w:rsid w:val="00283317"/>
    <w:rsid w:val="00290A5F"/>
    <w:rsid w:val="00295C36"/>
    <w:rsid w:val="002B59D5"/>
    <w:rsid w:val="002D2E65"/>
    <w:rsid w:val="002E60FD"/>
    <w:rsid w:val="002F00A4"/>
    <w:rsid w:val="002F6449"/>
    <w:rsid w:val="002F79B8"/>
    <w:rsid w:val="003070D4"/>
    <w:rsid w:val="00313AF7"/>
    <w:rsid w:val="0032010A"/>
    <w:rsid w:val="00320C2A"/>
    <w:rsid w:val="003271CF"/>
    <w:rsid w:val="003322DF"/>
    <w:rsid w:val="00333627"/>
    <w:rsid w:val="0033482E"/>
    <w:rsid w:val="00355544"/>
    <w:rsid w:val="003610B8"/>
    <w:rsid w:val="00362991"/>
    <w:rsid w:val="0036526E"/>
    <w:rsid w:val="003655CA"/>
    <w:rsid w:val="003841F6"/>
    <w:rsid w:val="003903D4"/>
    <w:rsid w:val="003932F7"/>
    <w:rsid w:val="003B03B4"/>
    <w:rsid w:val="003D2989"/>
    <w:rsid w:val="003E014E"/>
    <w:rsid w:val="00405F71"/>
    <w:rsid w:val="004204F0"/>
    <w:rsid w:val="004244E5"/>
    <w:rsid w:val="00427000"/>
    <w:rsid w:val="00436A81"/>
    <w:rsid w:val="0044368C"/>
    <w:rsid w:val="00445B77"/>
    <w:rsid w:val="004510F7"/>
    <w:rsid w:val="0045616B"/>
    <w:rsid w:val="004614CC"/>
    <w:rsid w:val="004636CC"/>
    <w:rsid w:val="00474C07"/>
    <w:rsid w:val="00477A56"/>
    <w:rsid w:val="00484025"/>
    <w:rsid w:val="0049407E"/>
    <w:rsid w:val="004A470F"/>
    <w:rsid w:val="004B7362"/>
    <w:rsid w:val="004D3EC1"/>
    <w:rsid w:val="004D684D"/>
    <w:rsid w:val="005077F8"/>
    <w:rsid w:val="00510508"/>
    <w:rsid w:val="00522032"/>
    <w:rsid w:val="0052601C"/>
    <w:rsid w:val="00554AB4"/>
    <w:rsid w:val="00556201"/>
    <w:rsid w:val="00572EE7"/>
    <w:rsid w:val="00576C9D"/>
    <w:rsid w:val="00580E3C"/>
    <w:rsid w:val="005854A5"/>
    <w:rsid w:val="00585909"/>
    <w:rsid w:val="005862D9"/>
    <w:rsid w:val="00596E3A"/>
    <w:rsid w:val="005A2B6C"/>
    <w:rsid w:val="005A4040"/>
    <w:rsid w:val="005B0EE0"/>
    <w:rsid w:val="005C4F6C"/>
    <w:rsid w:val="005D3FE5"/>
    <w:rsid w:val="005D4A34"/>
    <w:rsid w:val="005E7356"/>
    <w:rsid w:val="005F4102"/>
    <w:rsid w:val="00605302"/>
    <w:rsid w:val="006075A8"/>
    <w:rsid w:val="006100E3"/>
    <w:rsid w:val="0061183E"/>
    <w:rsid w:val="00613509"/>
    <w:rsid w:val="00620543"/>
    <w:rsid w:val="006326C8"/>
    <w:rsid w:val="00632DBD"/>
    <w:rsid w:val="00642194"/>
    <w:rsid w:val="00645E98"/>
    <w:rsid w:val="006460FA"/>
    <w:rsid w:val="00646745"/>
    <w:rsid w:val="00651395"/>
    <w:rsid w:val="00663593"/>
    <w:rsid w:val="006703F1"/>
    <w:rsid w:val="00694B2E"/>
    <w:rsid w:val="006976D8"/>
    <w:rsid w:val="006A3FDA"/>
    <w:rsid w:val="006A592F"/>
    <w:rsid w:val="006A5AB3"/>
    <w:rsid w:val="006B5C75"/>
    <w:rsid w:val="006C5D92"/>
    <w:rsid w:val="006D41B6"/>
    <w:rsid w:val="006D49F9"/>
    <w:rsid w:val="006D60D5"/>
    <w:rsid w:val="006E29EE"/>
    <w:rsid w:val="006F35D9"/>
    <w:rsid w:val="006F75E2"/>
    <w:rsid w:val="006F787E"/>
    <w:rsid w:val="007126FB"/>
    <w:rsid w:val="007215F2"/>
    <w:rsid w:val="0073163A"/>
    <w:rsid w:val="007366D4"/>
    <w:rsid w:val="00736C34"/>
    <w:rsid w:val="0074097A"/>
    <w:rsid w:val="00742697"/>
    <w:rsid w:val="00745897"/>
    <w:rsid w:val="00745B45"/>
    <w:rsid w:val="00746AD8"/>
    <w:rsid w:val="007471F9"/>
    <w:rsid w:val="00762AF4"/>
    <w:rsid w:val="0077147F"/>
    <w:rsid w:val="00771BB1"/>
    <w:rsid w:val="00773F6A"/>
    <w:rsid w:val="007776CB"/>
    <w:rsid w:val="00781C57"/>
    <w:rsid w:val="007A5B2D"/>
    <w:rsid w:val="007B46AB"/>
    <w:rsid w:val="007B4891"/>
    <w:rsid w:val="007C0AF4"/>
    <w:rsid w:val="007C3A37"/>
    <w:rsid w:val="007D1A1B"/>
    <w:rsid w:val="007E0C33"/>
    <w:rsid w:val="007E54EF"/>
    <w:rsid w:val="007E649E"/>
    <w:rsid w:val="00817C93"/>
    <w:rsid w:val="00823743"/>
    <w:rsid w:val="00830D1E"/>
    <w:rsid w:val="00835D4E"/>
    <w:rsid w:val="008407DD"/>
    <w:rsid w:val="00845927"/>
    <w:rsid w:val="00850E12"/>
    <w:rsid w:val="0085179D"/>
    <w:rsid w:val="00853364"/>
    <w:rsid w:val="00854A3A"/>
    <w:rsid w:val="008570D0"/>
    <w:rsid w:val="00867B6E"/>
    <w:rsid w:val="00870280"/>
    <w:rsid w:val="00870375"/>
    <w:rsid w:val="00871AE9"/>
    <w:rsid w:val="00876407"/>
    <w:rsid w:val="00876500"/>
    <w:rsid w:val="00886268"/>
    <w:rsid w:val="00892D17"/>
    <w:rsid w:val="008A220E"/>
    <w:rsid w:val="008A51E4"/>
    <w:rsid w:val="008B30D7"/>
    <w:rsid w:val="008B41CC"/>
    <w:rsid w:val="008B7A41"/>
    <w:rsid w:val="008C032D"/>
    <w:rsid w:val="008C225B"/>
    <w:rsid w:val="008C5D61"/>
    <w:rsid w:val="008D1DE1"/>
    <w:rsid w:val="008D5BF4"/>
    <w:rsid w:val="008E73E0"/>
    <w:rsid w:val="008F5FF5"/>
    <w:rsid w:val="00901CA8"/>
    <w:rsid w:val="00934B20"/>
    <w:rsid w:val="0094719A"/>
    <w:rsid w:val="00947DF4"/>
    <w:rsid w:val="009533BA"/>
    <w:rsid w:val="00956A96"/>
    <w:rsid w:val="00957CF6"/>
    <w:rsid w:val="0097461F"/>
    <w:rsid w:val="009776BA"/>
    <w:rsid w:val="009830A0"/>
    <w:rsid w:val="00985575"/>
    <w:rsid w:val="00986A1C"/>
    <w:rsid w:val="00995ACF"/>
    <w:rsid w:val="009A0980"/>
    <w:rsid w:val="009A2791"/>
    <w:rsid w:val="009A34D0"/>
    <w:rsid w:val="009A7A02"/>
    <w:rsid w:val="009B2F13"/>
    <w:rsid w:val="009B40EF"/>
    <w:rsid w:val="009B44A2"/>
    <w:rsid w:val="009C19D0"/>
    <w:rsid w:val="009D284B"/>
    <w:rsid w:val="009D2D51"/>
    <w:rsid w:val="009D3C2F"/>
    <w:rsid w:val="009E6A36"/>
    <w:rsid w:val="009E6AE9"/>
    <w:rsid w:val="00A01723"/>
    <w:rsid w:val="00A03889"/>
    <w:rsid w:val="00A0725E"/>
    <w:rsid w:val="00A162C6"/>
    <w:rsid w:val="00A21BC9"/>
    <w:rsid w:val="00A223A2"/>
    <w:rsid w:val="00A307E1"/>
    <w:rsid w:val="00A31E57"/>
    <w:rsid w:val="00A36508"/>
    <w:rsid w:val="00A40D26"/>
    <w:rsid w:val="00A63EE7"/>
    <w:rsid w:val="00A70791"/>
    <w:rsid w:val="00A74436"/>
    <w:rsid w:val="00A83062"/>
    <w:rsid w:val="00A83317"/>
    <w:rsid w:val="00A85E60"/>
    <w:rsid w:val="00AA21C6"/>
    <w:rsid w:val="00AA3638"/>
    <w:rsid w:val="00AA5C30"/>
    <w:rsid w:val="00AB00F1"/>
    <w:rsid w:val="00AB0C70"/>
    <w:rsid w:val="00AB2F4F"/>
    <w:rsid w:val="00AB3D3B"/>
    <w:rsid w:val="00AE68B9"/>
    <w:rsid w:val="00AF4F23"/>
    <w:rsid w:val="00AF5E89"/>
    <w:rsid w:val="00B24DC9"/>
    <w:rsid w:val="00B31AFD"/>
    <w:rsid w:val="00B32A22"/>
    <w:rsid w:val="00B336B4"/>
    <w:rsid w:val="00B3561E"/>
    <w:rsid w:val="00B428CA"/>
    <w:rsid w:val="00B44891"/>
    <w:rsid w:val="00B616A9"/>
    <w:rsid w:val="00B667FF"/>
    <w:rsid w:val="00B7394B"/>
    <w:rsid w:val="00B7756F"/>
    <w:rsid w:val="00B778CF"/>
    <w:rsid w:val="00B81CE5"/>
    <w:rsid w:val="00B876B4"/>
    <w:rsid w:val="00B911CA"/>
    <w:rsid w:val="00B934AC"/>
    <w:rsid w:val="00BB0C5D"/>
    <w:rsid w:val="00BB33EF"/>
    <w:rsid w:val="00BB3A18"/>
    <w:rsid w:val="00BC169F"/>
    <w:rsid w:val="00BC1726"/>
    <w:rsid w:val="00BC2B8B"/>
    <w:rsid w:val="00BC3CCB"/>
    <w:rsid w:val="00BC6A21"/>
    <w:rsid w:val="00BD1C66"/>
    <w:rsid w:val="00BF3148"/>
    <w:rsid w:val="00BF3970"/>
    <w:rsid w:val="00BF76DB"/>
    <w:rsid w:val="00C0110B"/>
    <w:rsid w:val="00C03C75"/>
    <w:rsid w:val="00C250DA"/>
    <w:rsid w:val="00C34F92"/>
    <w:rsid w:val="00C43B16"/>
    <w:rsid w:val="00C455FB"/>
    <w:rsid w:val="00C479A2"/>
    <w:rsid w:val="00C51AD2"/>
    <w:rsid w:val="00C51B1B"/>
    <w:rsid w:val="00C76B81"/>
    <w:rsid w:val="00C77472"/>
    <w:rsid w:val="00C9478A"/>
    <w:rsid w:val="00C977E9"/>
    <w:rsid w:val="00CB345D"/>
    <w:rsid w:val="00CF1575"/>
    <w:rsid w:val="00D02F0F"/>
    <w:rsid w:val="00D0646B"/>
    <w:rsid w:val="00D24B1E"/>
    <w:rsid w:val="00D27C31"/>
    <w:rsid w:val="00D34371"/>
    <w:rsid w:val="00D34373"/>
    <w:rsid w:val="00D50A6D"/>
    <w:rsid w:val="00D55302"/>
    <w:rsid w:val="00D6035F"/>
    <w:rsid w:val="00D610BC"/>
    <w:rsid w:val="00D72E6D"/>
    <w:rsid w:val="00D83B95"/>
    <w:rsid w:val="00D85784"/>
    <w:rsid w:val="00D862EB"/>
    <w:rsid w:val="00D9578B"/>
    <w:rsid w:val="00D97B55"/>
    <w:rsid w:val="00DA1E09"/>
    <w:rsid w:val="00DA3BDB"/>
    <w:rsid w:val="00DA63D8"/>
    <w:rsid w:val="00DC125E"/>
    <w:rsid w:val="00DC207F"/>
    <w:rsid w:val="00DC4D6E"/>
    <w:rsid w:val="00DC50E1"/>
    <w:rsid w:val="00DD21A4"/>
    <w:rsid w:val="00DD5125"/>
    <w:rsid w:val="00DF648A"/>
    <w:rsid w:val="00E02AA8"/>
    <w:rsid w:val="00E07CB1"/>
    <w:rsid w:val="00E11139"/>
    <w:rsid w:val="00E319F6"/>
    <w:rsid w:val="00E4753E"/>
    <w:rsid w:val="00E4778F"/>
    <w:rsid w:val="00E50564"/>
    <w:rsid w:val="00E51FDC"/>
    <w:rsid w:val="00E53E7C"/>
    <w:rsid w:val="00E54D81"/>
    <w:rsid w:val="00E57E72"/>
    <w:rsid w:val="00E62ED6"/>
    <w:rsid w:val="00E63078"/>
    <w:rsid w:val="00E6366D"/>
    <w:rsid w:val="00E67093"/>
    <w:rsid w:val="00E87FCC"/>
    <w:rsid w:val="00EA3965"/>
    <w:rsid w:val="00EA6BD7"/>
    <w:rsid w:val="00EB2518"/>
    <w:rsid w:val="00EB5786"/>
    <w:rsid w:val="00EB7D71"/>
    <w:rsid w:val="00EC03A4"/>
    <w:rsid w:val="00EC2D6D"/>
    <w:rsid w:val="00ED05D5"/>
    <w:rsid w:val="00ED25AA"/>
    <w:rsid w:val="00EE1E89"/>
    <w:rsid w:val="00EE2430"/>
    <w:rsid w:val="00EF3059"/>
    <w:rsid w:val="00F04FF5"/>
    <w:rsid w:val="00F11073"/>
    <w:rsid w:val="00F20581"/>
    <w:rsid w:val="00F2575A"/>
    <w:rsid w:val="00F33F8C"/>
    <w:rsid w:val="00F349DB"/>
    <w:rsid w:val="00F4055A"/>
    <w:rsid w:val="00F411B2"/>
    <w:rsid w:val="00F520C4"/>
    <w:rsid w:val="00F52FA6"/>
    <w:rsid w:val="00F57D73"/>
    <w:rsid w:val="00F57DF5"/>
    <w:rsid w:val="00F703E6"/>
    <w:rsid w:val="00F77FCE"/>
    <w:rsid w:val="00F80580"/>
    <w:rsid w:val="00F8419F"/>
    <w:rsid w:val="00F94438"/>
    <w:rsid w:val="00F96C0D"/>
    <w:rsid w:val="00FA7BFD"/>
    <w:rsid w:val="00FB015D"/>
    <w:rsid w:val="00FB6FE8"/>
    <w:rsid w:val="00FB75DE"/>
    <w:rsid w:val="00FC0ED8"/>
    <w:rsid w:val="00FD0F27"/>
    <w:rsid w:val="00FD3FFF"/>
    <w:rsid w:val="00FE5ADF"/>
    <w:rsid w:val="00FF229D"/>
    <w:rsid w:val="3A0E69A4"/>
    <w:rsid w:val="3EBE213F"/>
    <w:rsid w:val="437C6D3E"/>
    <w:rsid w:val="43BA2DF0"/>
    <w:rsid w:val="4B7F3602"/>
    <w:rsid w:val="5C535BCD"/>
    <w:rsid w:val="5C620B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2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cs="Times New Roman"/>
      <w:b/>
      <w:bCs/>
      <w:kern w:val="28"/>
      <w:sz w:val="32"/>
      <w:szCs w:val="32"/>
    </w:rPr>
  </w:style>
  <w:style w:type="paragraph" w:styleId="6">
    <w:name w:val="Title"/>
    <w:basedOn w:val="1"/>
    <w:next w:val="1"/>
    <w:link w:val="10"/>
    <w:qFormat/>
    <w:uiPriority w:val="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table" w:styleId="8">
    <w:name w:val="Table Grid"/>
    <w:basedOn w:val="7"/>
    <w:qFormat/>
    <w:uiPriority w:val="0"/>
    <w:rPr>
      <w:rFonts w:ascii="Calibri" w:hAnsi="Calibri" w:cs="Calibri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customStyle="1" w:styleId="10">
    <w:name w:val=" Char Char1"/>
    <w:link w:val="6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1">
    <w:name w:val=" Char Char2"/>
    <w:link w:val="2"/>
    <w:qFormat/>
    <w:uiPriority w:val="0"/>
    <w:rPr>
      <w:rFonts w:ascii="Calibri" w:hAnsi="Calibri" w:cs="Calibri"/>
      <w:b/>
      <w:bCs/>
      <w:kern w:val="44"/>
      <w:sz w:val="44"/>
      <w:szCs w:val="44"/>
    </w:rPr>
  </w:style>
  <w:style w:type="character" w:customStyle="1" w:styleId="12">
    <w:name w:val=" Char Char"/>
    <w:link w:val="5"/>
    <w:qFormat/>
    <w:uiPriority w:val="0"/>
    <w:rPr>
      <w:rFonts w:ascii="Cambria" w:hAnsi="Cambria" w:cs="Times New Roman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NEWShenpi\1.0.0.0\SaveDoc\temp8325ce25-ead7-42fa-b560-99a7fba607d6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temp8325ce25-ead7-42fa-b560-99a7fba607d6.dot</Template>
  <Pages>1</Pages>
  <Words>415</Words>
  <Characters>415</Characters>
  <Lines>6</Lines>
  <Paragraphs>1</Paragraphs>
  <TotalTime>4</TotalTime>
  <ScaleCrop>false</ScaleCrop>
  <LinksUpToDate>false</LinksUpToDate>
  <CharactersWithSpaces>556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2019-09-19T08:14:00Z</dcterms:created>
  <dc:creator>Administrator</dc:creator>
  <cp:lastModifiedBy>Administrator</cp:lastModifiedBy>
  <dcterms:modified xsi:type="dcterms:W3CDTF">2019-09-25T07:20:53Z</dcterms:modified>
  <dc:title>因公电子护照申请表（个人）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